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09700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614DB8A9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7DB2072E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31CA5D1C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3B62B624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54F25B0B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709B9846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1C2DA91F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EBDCF20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2BFAF53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EB605E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80D476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0794E7A" w14:textId="2E9EE007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DC6E1E">
        <w:rPr>
          <w:rFonts w:ascii="Avenir Next LT Pro" w:hAnsi="Avenir Next LT Pro" w:cs="Arial"/>
          <w:b/>
          <w:sz w:val="22"/>
          <w:szCs w:val="22"/>
        </w:rPr>
        <w:t>2025-010</w:t>
      </w:r>
    </w:p>
    <w:p w14:paraId="28C4752A" w14:textId="2B9486C5" w:rsidR="008E5BB4" w:rsidRPr="008E5BB4" w:rsidRDefault="0000253F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gemeente Zaltbommel</w:t>
      </w:r>
    </w:p>
    <w:p w14:paraId="13CF93BE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1D639E7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C2144B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D91406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860DAB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6B30E1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E2FAAD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5BA064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C9065A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A99966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2BF79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EC60D3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EF6852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25FC2A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EBC2AA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3BD57A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D7C23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D425BB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5C5945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7D86FB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541F24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DF970B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56679F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761F63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4303F2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9F38F76" w14:textId="3F3797F6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00253F">
        <w:rPr>
          <w:rFonts w:ascii="Avenir Next LT Pro" w:hAnsi="Avenir Next LT Pro" w:cs="Arial"/>
          <w:bCs/>
        </w:rPr>
        <w:t>Gemeente Zaltbommel</w:t>
      </w:r>
    </w:p>
    <w:p w14:paraId="3FD388F8" w14:textId="22B959F9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8B5455">
        <w:rPr>
          <w:rFonts w:ascii="Avenir Next LT Pro" w:hAnsi="Avenir Next LT Pro" w:cs="Arial"/>
          <w:bCs/>
        </w:rPr>
        <w:t>Postbus 10.002</w:t>
      </w:r>
    </w:p>
    <w:p w14:paraId="313A6989" w14:textId="4AC7567E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A17759">
        <w:rPr>
          <w:rFonts w:ascii="Avenir Next LT Pro" w:hAnsi="Avenir Next LT Pro" w:cs="Arial"/>
          <w:bCs/>
        </w:rPr>
        <w:t>5300 DA  Zaltbommel</w:t>
      </w:r>
    </w:p>
    <w:p w14:paraId="28EF85A3" w14:textId="006CF7B3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00253F">
        <w:rPr>
          <w:rFonts w:ascii="Avenir Next LT Pro" w:hAnsi="Avenir Next LT Pro" w:cs="Arial"/>
          <w:bCs/>
        </w:rPr>
        <w:t xml:space="preserve">Hogeweg 11, </w:t>
      </w:r>
      <w:r w:rsidR="00E94D59">
        <w:rPr>
          <w:rFonts w:ascii="Avenir Next LT Pro" w:hAnsi="Avenir Next LT Pro" w:cs="Arial"/>
          <w:bCs/>
        </w:rPr>
        <w:t>5301 LB  Zaltbommel</w:t>
      </w:r>
    </w:p>
    <w:p w14:paraId="07E68207" w14:textId="2A2C1D8E" w:rsidR="00105DFA" w:rsidRPr="00E94D59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E94D59">
        <w:rPr>
          <w:rFonts w:ascii="Avenir Next LT Pro" w:hAnsi="Avenir Next LT Pro" w:cs="Arial"/>
          <w:color w:val="000000"/>
        </w:rPr>
        <w:t xml:space="preserve">Datum: </w:t>
      </w:r>
      <w:r w:rsidRPr="00E94D59">
        <w:rPr>
          <w:rFonts w:ascii="Avenir Next LT Pro" w:hAnsi="Avenir Next LT Pro" w:cs="Arial"/>
          <w:color w:val="000000"/>
        </w:rPr>
        <w:tab/>
      </w:r>
      <w:r w:rsidR="00E94D59">
        <w:rPr>
          <w:rFonts w:ascii="Avenir Next LT Pro" w:hAnsi="Avenir Next LT Pro" w:cs="Arial"/>
          <w:bCs/>
        </w:rPr>
        <w:t>Juni 2025</w:t>
      </w:r>
    </w:p>
    <w:p w14:paraId="311708C8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5BB8AA02" w14:textId="77777777" w:rsidR="00673B49" w:rsidRDefault="00673B49" w:rsidP="007D056C">
      <w:pPr>
        <w:rPr>
          <w:rFonts w:ascii="Arial" w:hAnsi="Arial" w:cs="Arial"/>
        </w:rPr>
      </w:pPr>
    </w:p>
    <w:p w14:paraId="565F0842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16CCBDA5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47942B79" w14:textId="77777777" w:rsidR="00003FEB" w:rsidRDefault="00003FEB">
      <w:pPr>
        <w:rPr>
          <w:rFonts w:ascii="Gill Sans MT" w:hAnsi="Gill Sans MT" w:cs="Tahoma"/>
          <w:sz w:val="22"/>
        </w:rPr>
      </w:pPr>
    </w:p>
    <w:p w14:paraId="1A549434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39C6612A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A8A4CAC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6AC0FBD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1E4BAC6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EDE142B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8B8B873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188CCF2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082B5076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0BA6B9B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0ABEB749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518A11CF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8DA1092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20BA9572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103F92D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007B071F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0ACCE697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1B6D66B" w14:textId="0B6254A0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A17759">
        <w:rPr>
          <w:rFonts w:ascii="Avenir Next LT Pro" w:hAnsi="Avenir Next LT Pro" w:cs="Arial"/>
          <w:bCs/>
        </w:rPr>
        <w:t>2025-010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0E4CA89E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2DED7A42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0A780D0C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3A993B62" w14:textId="77777777" w:rsidR="00042EAD" w:rsidRPr="004C72CF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4C72CF">
        <w:rPr>
          <w:rFonts w:ascii="Avenir Next LT Pro" w:hAnsi="Avenir Next LT Pro" w:cs="Arial"/>
        </w:rPr>
        <w:t>Snoeiwerkzaamheden aan bomen</w:t>
      </w:r>
    </w:p>
    <w:p w14:paraId="00172EAE" w14:textId="77777777" w:rsidR="00042EAD" w:rsidRPr="004C72CF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4C72CF">
        <w:rPr>
          <w:rFonts w:ascii="Avenir Next LT Pro" w:hAnsi="Avenir Next LT Pro" w:cs="Arial"/>
        </w:rPr>
        <w:t>Digitaal registreren van uitgevoerde werkzaamheden</w:t>
      </w:r>
    </w:p>
    <w:p w14:paraId="146669F5" w14:textId="4A1D70D1" w:rsidR="005F1ABA" w:rsidRPr="004C72CF" w:rsidRDefault="004C72CF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4C72CF">
        <w:rPr>
          <w:rFonts w:ascii="Avenir Next LT Pro" w:hAnsi="Avenir Next LT Pro" w:cs="Arial"/>
          <w:bCs/>
        </w:rPr>
        <w:t>Uitvoeren bijkomende werkzaamheden</w:t>
      </w:r>
    </w:p>
    <w:p w14:paraId="37FB9DF1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4AE7080D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1C2CB8C3" w14:textId="568AE9D0" w:rsidR="00003FEB" w:rsidRPr="008A735C" w:rsidRDefault="00791709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7AB8C2BD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1D13CBD1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1B7ECDD8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6AABA4CB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55DDEAF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3D8C0329" w14:textId="12B6FA03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791709">
        <w:rPr>
          <w:rFonts w:ascii="Avenir Next LT Pro" w:hAnsi="Avenir Next LT Pro" w:cs="Arial"/>
          <w:bCs/>
        </w:rPr>
        <w:t>Gemeente Zaltbommel</w:t>
      </w:r>
    </w:p>
    <w:p w14:paraId="3F621848" w14:textId="0094A440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B7F20">
        <w:rPr>
          <w:rFonts w:ascii="Avenir Next LT Pro" w:hAnsi="Avenir Next LT Pro" w:cs="Arial"/>
          <w:bCs/>
        </w:rPr>
        <w:t>Hogeweg 11</w:t>
      </w:r>
    </w:p>
    <w:p w14:paraId="314A5A93" w14:textId="2E586795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781EBB">
        <w:rPr>
          <w:rFonts w:ascii="Avenir Next LT Pro" w:hAnsi="Avenir Next LT Pro" w:cs="Arial"/>
          <w:bCs/>
        </w:rPr>
        <w:t>5301 LB  Zaltbommel</w:t>
      </w:r>
    </w:p>
    <w:p w14:paraId="0C8179C5" w14:textId="344FD796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8851B4">
        <w:rPr>
          <w:rFonts w:ascii="Avenir Next LT Pro" w:hAnsi="Avenir Next LT Pro" w:cs="Arial"/>
          <w:bCs/>
        </w:rPr>
        <w:t>14 0418</w:t>
      </w:r>
    </w:p>
    <w:p w14:paraId="5E292F2A" w14:textId="40F601F3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8851B4">
        <w:rPr>
          <w:rFonts w:ascii="Avenir Next LT Pro" w:hAnsi="Avenir Next LT Pro" w:cs="Arial"/>
          <w:bCs/>
        </w:rPr>
        <w:t>C.J. van Zanten</w:t>
      </w:r>
    </w:p>
    <w:p w14:paraId="6D034BBA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327D06DF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017D6CDC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43C5F137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1BC394CA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392FC51A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78A9475D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1123C196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W. Schokker</w:t>
      </w:r>
    </w:p>
    <w:p w14:paraId="23C64247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07E96CC5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20FE8647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1F5E029B" w14:textId="77777777" w:rsidR="0066379E" w:rsidRPr="008A735C" w:rsidRDefault="0066379E" w:rsidP="0066379E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Zaltbommel</w:t>
      </w:r>
    </w:p>
    <w:p w14:paraId="7496C6E0" w14:textId="77777777" w:rsidR="0066379E" w:rsidRPr="008A735C" w:rsidRDefault="0066379E" w:rsidP="0066379E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Hogeweg 11</w:t>
      </w:r>
    </w:p>
    <w:p w14:paraId="57588605" w14:textId="77777777" w:rsidR="0066379E" w:rsidRPr="008A735C" w:rsidRDefault="0066379E" w:rsidP="0066379E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5301 LB  Zaltbommel</w:t>
      </w:r>
    </w:p>
    <w:p w14:paraId="7A1A5763" w14:textId="77777777" w:rsidR="0066379E" w:rsidRPr="008A735C" w:rsidRDefault="0066379E" w:rsidP="0066379E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14 0418</w:t>
      </w:r>
    </w:p>
    <w:p w14:paraId="5F976E8B" w14:textId="77777777" w:rsidR="0066379E" w:rsidRPr="008A735C" w:rsidRDefault="0066379E" w:rsidP="0066379E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C.J. van Zanten</w:t>
      </w:r>
    </w:p>
    <w:p w14:paraId="4F78B4D2" w14:textId="77777777" w:rsidR="0066379E" w:rsidRPr="008A735C" w:rsidRDefault="0066379E" w:rsidP="0066379E">
      <w:pPr>
        <w:rPr>
          <w:rFonts w:ascii="Avenir Next LT Pro" w:hAnsi="Avenir Next LT Pro" w:cs="Arial"/>
        </w:rPr>
      </w:pPr>
    </w:p>
    <w:p w14:paraId="4D83889F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4A1D1DD8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5A0EB864" w14:textId="529441F3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6379E">
        <w:rPr>
          <w:rFonts w:ascii="Avenir Next LT Pro" w:hAnsi="Avenir Next LT Pro" w:cs="Arial"/>
          <w:bCs/>
        </w:rPr>
        <w:t>2025-010</w:t>
      </w:r>
    </w:p>
    <w:p w14:paraId="01C4B4C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2576DE9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F20720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3AC2E349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1964D92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E2AC303" w14:textId="77777777" w:rsidR="00861DF4" w:rsidRPr="008A735C" w:rsidRDefault="00861DF4">
      <w:pPr>
        <w:rPr>
          <w:rFonts w:ascii="Avenir Next LT Pro" w:hAnsi="Avenir Next LT Pro" w:cs="Arial"/>
        </w:rPr>
      </w:pPr>
    </w:p>
    <w:p w14:paraId="2988364A" w14:textId="77777777" w:rsidR="00861DF4" w:rsidRPr="008A735C" w:rsidRDefault="00861DF4">
      <w:pPr>
        <w:rPr>
          <w:rFonts w:ascii="Avenir Next LT Pro" w:hAnsi="Avenir Next LT Pro" w:cs="Arial"/>
        </w:rPr>
      </w:pPr>
    </w:p>
    <w:p w14:paraId="69977372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7234CFF3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6F1AA0EC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6B9C837B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6E6CE85D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31B1A2A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4E3DB7D9" w14:textId="77777777" w:rsidR="0066379E" w:rsidRPr="008A735C" w:rsidRDefault="0066379E" w:rsidP="0066379E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Zaltbommel</w:t>
      </w:r>
    </w:p>
    <w:p w14:paraId="30C2D1F4" w14:textId="77777777" w:rsidR="0066379E" w:rsidRPr="008A735C" w:rsidRDefault="0066379E" w:rsidP="0066379E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Hogeweg 11</w:t>
      </w:r>
    </w:p>
    <w:p w14:paraId="3CFD5A7A" w14:textId="77777777" w:rsidR="0066379E" w:rsidRPr="008A735C" w:rsidRDefault="0066379E" w:rsidP="0066379E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5301 LB  Zaltbommel</w:t>
      </w:r>
    </w:p>
    <w:p w14:paraId="5E84D62E" w14:textId="77777777" w:rsidR="0066379E" w:rsidRPr="008A735C" w:rsidRDefault="0066379E" w:rsidP="0066379E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14 0418</w:t>
      </w:r>
    </w:p>
    <w:p w14:paraId="29199714" w14:textId="77777777" w:rsidR="0066379E" w:rsidRPr="008A735C" w:rsidRDefault="0066379E" w:rsidP="0066379E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C.J. van Zanten</w:t>
      </w:r>
    </w:p>
    <w:p w14:paraId="55C5911D" w14:textId="77777777" w:rsidR="0066379E" w:rsidRPr="008A735C" w:rsidRDefault="0066379E" w:rsidP="0066379E">
      <w:pPr>
        <w:rPr>
          <w:rFonts w:ascii="Avenir Next LT Pro" w:hAnsi="Avenir Next LT Pro" w:cs="Arial"/>
        </w:rPr>
      </w:pPr>
    </w:p>
    <w:p w14:paraId="178D9563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2DA8C0EC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3DFDDBED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4EEAE3CB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2431D4A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6B74EA7" w14:textId="555CEAEB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66379E">
        <w:rPr>
          <w:rFonts w:ascii="Avenir Next LT Pro" w:hAnsi="Avenir Next LT Pro" w:cs="Arial"/>
          <w:bCs/>
        </w:rPr>
        <w:t>2025-010</w:t>
      </w:r>
      <w:r w:rsidR="00CF57AF" w:rsidRPr="008A735C">
        <w:rPr>
          <w:rFonts w:ascii="Avenir Next LT Pro" w:hAnsi="Avenir Next LT Pro" w:cs="Arial"/>
        </w:rPr>
        <w:t>.</w:t>
      </w:r>
    </w:p>
    <w:p w14:paraId="6151238C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00CDAB9F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6D3DAC9B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721398D6" w14:textId="77777777" w:rsidR="004064DB" w:rsidRPr="004064DB" w:rsidRDefault="004064DB" w:rsidP="004064DB">
      <w:pPr>
        <w:rPr>
          <w:rFonts w:ascii="Arial" w:hAnsi="Arial" w:cs="Arial"/>
        </w:rPr>
      </w:pPr>
    </w:p>
    <w:p w14:paraId="74DB5016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1C9C500F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33B810DD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9607E1F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376BB7B7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3A73C19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05D7B7F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3FB887D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253F530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22089E0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55D3318B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1B04D62D" w14:textId="77777777" w:rsidTr="007058D2">
        <w:trPr>
          <w:cantSplit/>
          <w:trHeight w:val="280"/>
        </w:trPr>
        <w:tc>
          <w:tcPr>
            <w:tcW w:w="1126" w:type="dxa"/>
          </w:tcPr>
          <w:p w14:paraId="55560AD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0EA202F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0E19B9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3A1BCF7F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57F3FF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469C919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7F8AE08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0DD50A4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40F891F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A4B10F0" w14:textId="77777777" w:rsidTr="007058D2">
        <w:trPr>
          <w:cantSplit/>
          <w:trHeight w:val="280"/>
        </w:trPr>
        <w:tc>
          <w:tcPr>
            <w:tcW w:w="1126" w:type="dxa"/>
          </w:tcPr>
          <w:p w14:paraId="2399323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7287F30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7A41D0A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6DFB0935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529D2AC4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27E8C6C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7BDE08A9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0FFF3E4C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05A9AC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AD1484A" w14:textId="77777777" w:rsidTr="007058D2">
        <w:trPr>
          <w:cantSplit/>
          <w:trHeight w:val="280"/>
        </w:trPr>
        <w:tc>
          <w:tcPr>
            <w:tcW w:w="1126" w:type="dxa"/>
          </w:tcPr>
          <w:p w14:paraId="3CD59EC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A391F1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C6ABDA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5FA72A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40D595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4F29554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7FB9ED4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11F9378D" w14:textId="77777777" w:rsidTr="007058D2">
        <w:trPr>
          <w:cantSplit/>
          <w:trHeight w:val="280"/>
        </w:trPr>
        <w:tc>
          <w:tcPr>
            <w:tcW w:w="1126" w:type="dxa"/>
          </w:tcPr>
          <w:p w14:paraId="69CF040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5DAE69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9CC614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BDC74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B91BAE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0BB921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E097D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12D9C8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4DDB7C5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3E6C3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DC9CE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40029F8" w14:textId="77777777" w:rsidTr="007058D2">
        <w:trPr>
          <w:cantSplit/>
          <w:trHeight w:val="280"/>
        </w:trPr>
        <w:tc>
          <w:tcPr>
            <w:tcW w:w="1126" w:type="dxa"/>
          </w:tcPr>
          <w:p w14:paraId="20D4E3B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230552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34038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1B9C83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F43845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3979B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2FE34CE" w14:textId="77777777" w:rsidTr="007058D2">
        <w:trPr>
          <w:cantSplit/>
          <w:trHeight w:val="280"/>
        </w:trPr>
        <w:tc>
          <w:tcPr>
            <w:tcW w:w="1126" w:type="dxa"/>
          </w:tcPr>
          <w:p w14:paraId="0556CE9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E3F180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5894A0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EE938F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43B60C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FD891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D81116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861C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ACA16AC" w14:textId="77777777" w:rsidTr="007058D2">
        <w:trPr>
          <w:cantSplit/>
          <w:trHeight w:val="280"/>
        </w:trPr>
        <w:tc>
          <w:tcPr>
            <w:tcW w:w="1126" w:type="dxa"/>
          </w:tcPr>
          <w:p w14:paraId="7D3C922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7C0FCA1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1A8612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3A45656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290DF0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CA7AC3E" w14:textId="77777777" w:rsidTr="007058D2">
        <w:trPr>
          <w:cantSplit/>
          <w:trHeight w:val="280"/>
        </w:trPr>
        <w:tc>
          <w:tcPr>
            <w:tcW w:w="1126" w:type="dxa"/>
          </w:tcPr>
          <w:p w14:paraId="25D47E4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3FC5F2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3DC19D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DD81471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3594E38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2BE99FE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787AC21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7AE32D26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78480FB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28ACB2A2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7F90356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5A5D7A5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4F2C732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774A03B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6D7E7DC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515949D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044DBB42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2C141DFA" w14:textId="77777777" w:rsidTr="00D44A98">
        <w:trPr>
          <w:cantSplit/>
          <w:trHeight w:val="280"/>
        </w:trPr>
        <w:tc>
          <w:tcPr>
            <w:tcW w:w="1126" w:type="dxa"/>
          </w:tcPr>
          <w:p w14:paraId="17F3295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686EF4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196B23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6D3EC02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B5E03B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00C146D8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11C78B4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2F36450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0042CD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4B3A561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05A83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06075302" w14:textId="77777777" w:rsidTr="00D44A98">
        <w:trPr>
          <w:cantSplit/>
          <w:trHeight w:val="280"/>
        </w:trPr>
        <w:tc>
          <w:tcPr>
            <w:tcW w:w="1126" w:type="dxa"/>
          </w:tcPr>
          <w:p w14:paraId="1ACED64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BFF9FE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8A59A7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4246AC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21251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97CFA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906D2D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D4A99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A7B44B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1DD5F008" w14:textId="77777777" w:rsidTr="00D44A98">
        <w:trPr>
          <w:cantSplit/>
          <w:trHeight w:val="280"/>
        </w:trPr>
        <w:tc>
          <w:tcPr>
            <w:tcW w:w="1126" w:type="dxa"/>
          </w:tcPr>
          <w:p w14:paraId="62082E3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EE2FB6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4D39A6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D812C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05430B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DD6B3D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167FB0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16C6C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3328C84" w14:textId="77777777" w:rsidTr="00D44A98">
        <w:trPr>
          <w:cantSplit/>
          <w:trHeight w:val="280"/>
        </w:trPr>
        <w:tc>
          <w:tcPr>
            <w:tcW w:w="1126" w:type="dxa"/>
          </w:tcPr>
          <w:p w14:paraId="33662E0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201D66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B8B2F4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5A13BA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7ABB2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06BA60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CE58D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5457313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345C98EA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F6309E5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7590CC00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757F7B9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36B460A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40ED1E5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63B0EAF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15338C0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4464DC4C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4EEF10D0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2762248D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6C64163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56B433A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5A2FB15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72B33E9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61759EA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7853EDC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D65405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2635769A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7B20FBC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B68EBB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4327E29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6C2D62A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242F3ED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4389CC24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1869505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1B3C6D4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391BCD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41EC6D9A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40CE7E13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6C13BAA0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4BEB6D4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21CD39C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592F5FF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09814F3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40C7B0B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47D332D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0C537F6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7A4BB64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459CF1E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30F7F2D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332B30F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1B0242E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4E6B52D9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CC7820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CD452A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1873EA8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31F7E07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0D6AA59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4F5EAD4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7E2B45F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5D27797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0EAB5D21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656246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1BF478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1227E42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1F688B6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08B8C31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3321069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1505F83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211116E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27A84E1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7EC9C98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1E466C0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618923A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F2075E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B57301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5ADD167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6EB45FF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18D3A86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0AEF7D1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209D90E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57CCA95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6529AE95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0B1B8012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390CE245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5EFF36E9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3E513F9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4E016B7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27852F8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3B7DA38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5DF6C56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3D5E1B93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7FEA8193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6279EB0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A3B14E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79EEC0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D225F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706F82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16BBDD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7F0F040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5E549AA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EBE317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17B930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C4E27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31B8E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68FCB3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574C20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44120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D73A88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915EA3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8C5F96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DFE70B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537C799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2A29C4E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13DC5E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9DD218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35C1B4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4F8E2C9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1C5225A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167B4E5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379FF5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A45268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E43A9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A9D25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4F6E84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F3A177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FE30BEE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35303A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12C0C53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8599BE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0BEC21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1299A2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0C2FF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29940D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58783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083A6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B5879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20781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EABCCF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CA22958" w14:textId="77777777" w:rsidTr="006E7A96">
        <w:trPr>
          <w:cantSplit/>
          <w:trHeight w:val="280"/>
        </w:trPr>
        <w:tc>
          <w:tcPr>
            <w:tcW w:w="1126" w:type="dxa"/>
          </w:tcPr>
          <w:p w14:paraId="644D6806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089CA1B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BF4ED2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E39EA4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DE414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79ED6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396126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F4D3FC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93A16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A3176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6C4917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E0E83E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E671A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3418F88D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3D03FC0F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5CE9A630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A995802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37D1ECAA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0B71087B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D1BBC" w14:textId="77777777" w:rsidR="00D1670E" w:rsidRDefault="00D1670E">
      <w:r>
        <w:separator/>
      </w:r>
    </w:p>
  </w:endnote>
  <w:endnote w:type="continuationSeparator" w:id="0">
    <w:p w14:paraId="3E031523" w14:textId="77777777" w:rsidR="00D1670E" w:rsidRDefault="00D16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77A2E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75B71C89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D33C" w14:textId="4845100F" w:rsidR="00675229" w:rsidRPr="0079170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791709">
      <w:rPr>
        <w:rFonts w:ascii="Avenir Next LT Pro Demi" w:hAnsi="Avenir Next LT Pro Demi"/>
        <w:b/>
        <w:bCs/>
        <w:color w:val="93C48B"/>
      </w:rPr>
      <w:fldChar w:fldCharType="begin"/>
    </w:r>
    <w:r w:rsidRPr="00791709">
      <w:rPr>
        <w:rFonts w:ascii="Avenir Next LT Pro Demi" w:hAnsi="Avenir Next LT Pro Demi"/>
        <w:b/>
        <w:bCs/>
        <w:color w:val="93C48B"/>
      </w:rPr>
      <w:instrText>PAGE</w:instrText>
    </w:r>
    <w:r w:rsidRPr="00791709">
      <w:rPr>
        <w:rFonts w:ascii="Avenir Next LT Pro Demi" w:hAnsi="Avenir Next LT Pro Demi"/>
        <w:b/>
        <w:bCs/>
        <w:color w:val="93C48B"/>
      </w:rPr>
      <w:fldChar w:fldCharType="separate"/>
    </w:r>
    <w:r w:rsidRPr="00791709">
      <w:rPr>
        <w:rFonts w:ascii="Avenir Next LT Pro Demi" w:hAnsi="Avenir Next LT Pro Demi"/>
        <w:b/>
        <w:bCs/>
        <w:color w:val="93C48B"/>
      </w:rPr>
      <w:t>1</w:t>
    </w:r>
    <w:r w:rsidRPr="00791709">
      <w:rPr>
        <w:rFonts w:ascii="Avenir Next LT Pro Demi" w:hAnsi="Avenir Next LT Pro Demi"/>
        <w:b/>
        <w:bCs/>
        <w:color w:val="93C48B"/>
      </w:rPr>
      <w:fldChar w:fldCharType="end"/>
    </w:r>
    <w:r w:rsidRPr="00791709">
      <w:rPr>
        <w:rFonts w:ascii="Avenir Next LT Pro Demi" w:hAnsi="Avenir Next LT Pro Demi"/>
        <w:color w:val="93C48B"/>
      </w:rPr>
      <w:t xml:space="preserve"> van </w:t>
    </w:r>
    <w:r w:rsidR="00791709" w:rsidRPr="00791709">
      <w:rPr>
        <w:rFonts w:ascii="Avenir Next LT Pro Demi" w:hAnsi="Avenir Next LT Pro Demi"/>
        <w:b/>
        <w:bCs/>
        <w:color w:val="93C48B"/>
      </w:rPr>
      <w:t>10</w:t>
    </w:r>
  </w:p>
  <w:p w14:paraId="779D9689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1A95B311" wp14:editId="7C0363A5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B242BB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73A4FBC7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B132" w14:textId="0FC064D3" w:rsidR="00675229" w:rsidRPr="0066379E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 </w:t>
    </w:r>
    <w:r w:rsidR="0066379E" w:rsidRPr="0066379E">
      <w:rPr>
        <w:rFonts w:ascii="Avenir Next LT Pro Demi" w:hAnsi="Avenir Next LT Pro Demi"/>
        <w:b/>
        <w:bCs/>
        <w:color w:val="93C48B"/>
      </w:rPr>
      <w:t>10</w:t>
    </w:r>
  </w:p>
  <w:p w14:paraId="4B0A8FA6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2912B44B" wp14:editId="4D9B64C2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9455848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6F35ADE4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8F2D4" w14:textId="77777777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 </w:t>
    </w:r>
    <w:r w:rsidRPr="0066379E">
      <w:rPr>
        <w:rFonts w:ascii="Avenir Next LT Pro Demi" w:hAnsi="Avenir Next LT Pro Demi"/>
        <w:b/>
        <w:bCs/>
        <w:color w:val="93C48B"/>
      </w:rPr>
      <w:t>10</w:t>
    </w:r>
  </w:p>
  <w:p w14:paraId="03F8A76E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5D753334" wp14:editId="743A2BBA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9C7829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753BD68A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A3CA5" w14:textId="77777777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 </w:t>
    </w:r>
    <w:r w:rsidRPr="0066379E">
      <w:rPr>
        <w:rFonts w:ascii="Avenir Next LT Pro Demi" w:hAnsi="Avenir Next LT Pro Demi"/>
        <w:b/>
        <w:bCs/>
        <w:color w:val="93C48B"/>
      </w:rPr>
      <w:t>10</w:t>
    </w:r>
  </w:p>
  <w:p w14:paraId="01D574FD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76AC769A" wp14:editId="514EF1D9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AF8241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74F5C8BA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3DEA7" w14:textId="77777777" w:rsidR="00D1670E" w:rsidRDefault="00D1670E">
      <w:r>
        <w:separator/>
      </w:r>
    </w:p>
  </w:footnote>
  <w:footnote w:type="continuationSeparator" w:id="0">
    <w:p w14:paraId="7ADC053E" w14:textId="77777777" w:rsidR="00D1670E" w:rsidRDefault="00D16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7818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6D546692" wp14:editId="59EFDE02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D94E4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6224CD03" wp14:editId="38D9E793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A2B"/>
    <w:rsid w:val="0000253F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46A2B"/>
    <w:rsid w:val="00457D5F"/>
    <w:rsid w:val="00470B3C"/>
    <w:rsid w:val="0049755D"/>
    <w:rsid w:val="00497695"/>
    <w:rsid w:val="004B56BF"/>
    <w:rsid w:val="004C72C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6379E"/>
    <w:rsid w:val="00671AF6"/>
    <w:rsid w:val="00673B49"/>
    <w:rsid w:val="0067522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81EBB"/>
    <w:rsid w:val="00791709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CBA"/>
    <w:rsid w:val="00826647"/>
    <w:rsid w:val="008402C9"/>
    <w:rsid w:val="008504BD"/>
    <w:rsid w:val="00853E18"/>
    <w:rsid w:val="00855A9C"/>
    <w:rsid w:val="00857396"/>
    <w:rsid w:val="00861DF4"/>
    <w:rsid w:val="008814D1"/>
    <w:rsid w:val="008851B4"/>
    <w:rsid w:val="008856C0"/>
    <w:rsid w:val="00886667"/>
    <w:rsid w:val="0089671B"/>
    <w:rsid w:val="008A735C"/>
    <w:rsid w:val="008B5455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D5EB9"/>
    <w:rsid w:val="009D72BC"/>
    <w:rsid w:val="009E3360"/>
    <w:rsid w:val="009E74BC"/>
    <w:rsid w:val="009F60D5"/>
    <w:rsid w:val="00A04434"/>
    <w:rsid w:val="00A14FE1"/>
    <w:rsid w:val="00A17759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B7F20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70E"/>
    <w:rsid w:val="00D16C73"/>
    <w:rsid w:val="00D20F25"/>
    <w:rsid w:val="00D220C9"/>
    <w:rsid w:val="00D2695C"/>
    <w:rsid w:val="00D3654B"/>
    <w:rsid w:val="00D44A98"/>
    <w:rsid w:val="00D519EA"/>
    <w:rsid w:val="00D64CB0"/>
    <w:rsid w:val="00D66F30"/>
    <w:rsid w:val="00DB2FBC"/>
    <w:rsid w:val="00DB6044"/>
    <w:rsid w:val="00DC6E1E"/>
    <w:rsid w:val="00DE0517"/>
    <w:rsid w:val="00DF0581"/>
    <w:rsid w:val="00E13163"/>
    <w:rsid w:val="00E2613D"/>
    <w:rsid w:val="00E33EC6"/>
    <w:rsid w:val="00E40F06"/>
    <w:rsid w:val="00E74AC5"/>
    <w:rsid w:val="00E92F5A"/>
    <w:rsid w:val="00E94D59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24D9F305"/>
  <w15:chartTrackingRefBased/>
  <w15:docId w15:val="{D8B2D8BC-682D-451E-BFDA-ED3CC2FE6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7" ma:contentTypeDescription="Een nieuw document maken." ma:contentTypeScope="" ma:versionID="4ecc37d024516733e38d5eddf34eeb02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4a76269537dd5753bf5dcb64e6ae28a5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3.xml><?xml version="1.0" encoding="utf-8"?>
<ds:datastoreItem xmlns:ds="http://schemas.openxmlformats.org/officeDocument/2006/customXml" ds:itemID="{78A28B13-651E-4026-A86C-550CCAB1799A}"/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0</TotalTime>
  <Pages>12</Pages>
  <Words>1375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8923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12</cp:revision>
  <cp:lastPrinted>2016-12-02T11:43:00Z</cp:lastPrinted>
  <dcterms:created xsi:type="dcterms:W3CDTF">2025-06-24T14:00:00Z</dcterms:created>
  <dcterms:modified xsi:type="dcterms:W3CDTF">2025-06-24T14:10:00Z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